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EB98B" w14:textId="77777777" w:rsidR="008055C8" w:rsidRDefault="008055C8" w:rsidP="008055C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4302-0012/2024</w:t>
      </w:r>
    </w:p>
    <w:p w14:paraId="16E0BB07" w14:textId="77777777" w:rsidR="008055C8" w:rsidRDefault="008055C8" w:rsidP="008055C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2024-084</w:t>
      </w:r>
      <w:bookmarkEnd w:id="0"/>
    </w:p>
    <w:p w14:paraId="568453C3" w14:textId="77777777" w:rsidR="00633467" w:rsidRDefault="00633467" w:rsidP="00633467">
      <w:pPr>
        <w:jc w:val="both"/>
        <w:rPr>
          <w:rFonts w:cs="Arial"/>
        </w:rPr>
      </w:pPr>
      <w:bookmarkStart w:id="1" w:name="_GoBack"/>
      <w:bookmarkEnd w:id="1"/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BDC6A" w14:textId="77777777" w:rsidR="006C10D8" w:rsidRDefault="006C10D8">
      <w:r>
        <w:separator/>
      </w:r>
    </w:p>
  </w:endnote>
  <w:endnote w:type="continuationSeparator" w:id="0">
    <w:p w14:paraId="0E003214" w14:textId="77777777" w:rsidR="006C10D8" w:rsidRDefault="006C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60A5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39F53" w14:textId="77777777" w:rsidR="006C10D8" w:rsidRDefault="006C10D8">
      <w:r>
        <w:separator/>
      </w:r>
    </w:p>
  </w:footnote>
  <w:footnote w:type="continuationSeparator" w:id="0">
    <w:p w14:paraId="40899F6D" w14:textId="77777777" w:rsidR="006C10D8" w:rsidRDefault="006C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61D3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20A3"/>
    <w:rsid w:val="006315C1"/>
    <w:rsid w:val="00633467"/>
    <w:rsid w:val="0065152F"/>
    <w:rsid w:val="00662D8F"/>
    <w:rsid w:val="0066332D"/>
    <w:rsid w:val="00670A28"/>
    <w:rsid w:val="00670D1D"/>
    <w:rsid w:val="006776D7"/>
    <w:rsid w:val="006C10D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055C8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B3553"/>
    <w:rsid w:val="008C2AC2"/>
    <w:rsid w:val="008D4CB9"/>
    <w:rsid w:val="008D6DCE"/>
    <w:rsid w:val="008E4ECB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248B"/>
    <w:rsid w:val="00D7309B"/>
    <w:rsid w:val="00D77AD1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82920F-2CB7-4BB7-A77F-6D3317E81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C47F0D-E31A-4036-87FB-AA88A5C1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131</Words>
  <Characters>1104</Characters>
  <Application>Microsoft Office Word</Application>
  <DocSecurity>0</DocSecurity>
  <Lines>9</Lines>
  <Paragraphs>2</Paragraphs>
  <ScaleCrop>false</ScaleCrop>
  <Company>ZRSBR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29</cp:revision>
  <cp:lastPrinted>2016-06-20T06:30:00Z</cp:lastPrinted>
  <dcterms:created xsi:type="dcterms:W3CDTF">2018-07-24T11:48:00Z</dcterms:created>
  <dcterms:modified xsi:type="dcterms:W3CDTF">2024-04-17T13:37:00Z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